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3163F" w14:textId="2AF2C7AF" w:rsidR="00887F7C" w:rsidRPr="001314A8" w:rsidRDefault="00887F7C" w:rsidP="00887F7C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314A8">
        <w:rPr>
          <w:rFonts w:cs="Arial"/>
          <w:bCs/>
          <w:sz w:val="22"/>
          <w:lang w:val="sv-SE"/>
        </w:rPr>
        <w:t>3GPP TSG-SA Meeting #107</w:t>
      </w:r>
      <w:r w:rsidRPr="001314A8">
        <w:rPr>
          <w:rFonts w:cs="Arial"/>
          <w:bCs/>
          <w:sz w:val="22"/>
          <w:lang w:val="sv-SE"/>
        </w:rPr>
        <w:tab/>
        <w:t xml:space="preserve">Tdoc </w:t>
      </w:r>
      <w:r>
        <w:rPr>
          <w:rFonts w:cs="Arial"/>
          <w:bCs/>
          <w:color w:val="2F5496"/>
          <w:sz w:val="22"/>
          <w:lang w:val="sv-SE"/>
        </w:rPr>
        <w:t>SP-25008</w:t>
      </w:r>
      <w:r>
        <w:rPr>
          <w:rFonts w:cs="Arial"/>
          <w:bCs/>
          <w:color w:val="2F5496"/>
          <w:sz w:val="22"/>
          <w:lang w:val="sv-SE"/>
        </w:rPr>
        <w:t>6</w:t>
      </w:r>
    </w:p>
    <w:p w14:paraId="1F857A86" w14:textId="5CA95A42" w:rsidR="00972405" w:rsidRPr="00CB6EBA" w:rsidRDefault="00887F7C" w:rsidP="00887F7C">
      <w:pPr>
        <w:pStyle w:val="Header"/>
        <w:rPr>
          <w:rFonts w:eastAsia="Times New Roman" w:cs="Arial"/>
          <w:sz w:val="22"/>
          <w:szCs w:val="22"/>
        </w:rPr>
      </w:pPr>
      <w:r>
        <w:rPr>
          <w:rFonts w:cs="Arial"/>
          <w:bCs/>
          <w:sz w:val="22"/>
        </w:rPr>
        <w:t>Incheon, South Korea, 12 - 14 March 2025</w:t>
      </w:r>
    </w:p>
    <w:p w14:paraId="714284B5" w14:textId="6D76CC29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FEA087F" w14:textId="31BEC3C5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</w:t>
      </w:r>
      <w:r w:rsidR="00AF1B77">
        <w:rPr>
          <w:rFonts w:ascii="Arial" w:hAnsi="Arial" w:cs="Arial"/>
          <w:b/>
        </w:rPr>
        <w:t>R</w:t>
      </w:r>
      <w:r w:rsidR="008919D6">
        <w:rPr>
          <w:rFonts w:ascii="Arial" w:hAnsi="Arial" w:cs="Arial"/>
          <w:b/>
        </w:rPr>
        <w:t xml:space="preserve"> 33.</w:t>
      </w:r>
      <w:r w:rsidR="00665298">
        <w:rPr>
          <w:rFonts w:ascii="Arial" w:hAnsi="Arial" w:cs="Arial"/>
          <w:b/>
        </w:rPr>
        <w:t>7</w:t>
      </w:r>
      <w:r w:rsidR="000D66D9">
        <w:rPr>
          <w:rFonts w:ascii="Arial" w:hAnsi="Arial" w:cs="Arial"/>
          <w:b/>
        </w:rPr>
        <w:t>43</w:t>
      </w:r>
      <w:r w:rsidR="00B45FB9">
        <w:rPr>
          <w:rFonts w:ascii="Arial" w:hAnsi="Arial" w:cs="Arial"/>
          <w:b/>
        </w:rPr>
        <w:t xml:space="preserve"> </w:t>
      </w:r>
      <w:r w:rsidR="00F65FBF" w:rsidRPr="00F65FBF">
        <w:rPr>
          <w:rFonts w:ascii="Arial" w:hAnsi="Arial" w:cs="Arial"/>
          <w:b/>
        </w:rPr>
        <w:t>'</w:t>
      </w:r>
      <w:r w:rsidR="00E55308" w:rsidRPr="00E55308">
        <w:rPr>
          <w:rFonts w:ascii="Arial" w:hAnsi="Arial" w:cs="Arial"/>
          <w:b/>
        </w:rPr>
        <w:t xml:space="preserve"> Study on Security Aspects of Enhancement for Proximity-based Se</w:t>
      </w:r>
      <w:r w:rsidR="00E55308" w:rsidRPr="00E55308">
        <w:rPr>
          <w:rFonts w:ascii="Arial" w:hAnsi="Arial" w:cs="Arial" w:hint="eastAsia"/>
          <w:b/>
        </w:rPr>
        <w:t>r</w:t>
      </w:r>
      <w:r w:rsidR="00E55308" w:rsidRPr="00E55308">
        <w:rPr>
          <w:rFonts w:ascii="Arial" w:hAnsi="Arial" w:cs="Arial"/>
          <w:b/>
        </w:rPr>
        <w:t>vices (</w:t>
      </w:r>
      <w:proofErr w:type="spellStart"/>
      <w:r w:rsidR="00E55308" w:rsidRPr="00E55308">
        <w:rPr>
          <w:rFonts w:ascii="Arial" w:hAnsi="Arial" w:cs="Arial"/>
          <w:b/>
        </w:rPr>
        <w:t>ProSe</w:t>
      </w:r>
      <w:proofErr w:type="spellEnd"/>
      <w:r w:rsidR="00E55308" w:rsidRPr="00E55308">
        <w:rPr>
          <w:rFonts w:ascii="Arial" w:hAnsi="Arial" w:cs="Arial"/>
          <w:b/>
        </w:rPr>
        <w:t>) in 5GS Phase 3</w:t>
      </w:r>
      <w:r w:rsidR="00F65FBF" w:rsidRPr="00F65FBF">
        <w:rPr>
          <w:rFonts w:ascii="Arial" w:hAnsi="Arial" w:cs="Arial"/>
          <w:b/>
        </w:rPr>
        <w:t>'</w:t>
      </w:r>
      <w:r w:rsidR="0003305D">
        <w:rPr>
          <w:rFonts w:ascii="Arial" w:hAnsi="Arial" w:cs="Arial"/>
          <w:b/>
        </w:rPr>
        <w:t xml:space="preserve">, Version </w:t>
      </w:r>
      <w:r w:rsidR="0022258C">
        <w:rPr>
          <w:rFonts w:ascii="Arial" w:hAnsi="Arial" w:cs="Arial"/>
          <w:b/>
        </w:rPr>
        <w:t>2.0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Pr="0022258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2258C">
        <w:rPr>
          <w:rFonts w:ascii="Arial" w:hAnsi="Arial" w:cs="Arial"/>
          <w:b/>
        </w:rPr>
        <w:t>Source:</w:t>
      </w:r>
      <w:r w:rsidR="007B0EA1" w:rsidRPr="0022258C">
        <w:rPr>
          <w:rFonts w:ascii="Arial" w:hAnsi="Arial" w:cs="Arial"/>
          <w:b/>
        </w:rPr>
        <w:tab/>
        <w:t>SA3</w:t>
      </w:r>
      <w:r w:rsidR="00201520" w:rsidRPr="0022258C">
        <w:rPr>
          <w:rFonts w:ascii="Arial" w:hAnsi="Arial" w:cs="Arial"/>
          <w:b/>
          <w:color w:val="2F5496"/>
        </w:rPr>
        <w:br/>
      </w:r>
    </w:p>
    <w:p w14:paraId="7A158FB4" w14:textId="768F5A11" w:rsidR="00222D66" w:rsidRPr="0022258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2258C">
        <w:rPr>
          <w:rFonts w:ascii="Arial" w:hAnsi="Arial" w:cs="Arial"/>
          <w:b/>
        </w:rPr>
        <w:t>Document for:</w:t>
      </w:r>
      <w:r w:rsidR="007B0EA1" w:rsidRPr="0022258C">
        <w:rPr>
          <w:rFonts w:ascii="Arial" w:hAnsi="Arial" w:cs="Arial"/>
          <w:b/>
        </w:rPr>
        <w:tab/>
      </w:r>
      <w:r w:rsidR="00972405" w:rsidRPr="0022258C">
        <w:rPr>
          <w:rFonts w:ascii="Arial" w:hAnsi="Arial" w:cs="Arial"/>
          <w:b/>
        </w:rPr>
        <w:t>Approval</w:t>
      </w:r>
    </w:p>
    <w:p w14:paraId="2836EC4C" w14:textId="77777777" w:rsidR="00222D66" w:rsidRPr="0022258C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E13D57B" w14:textId="77777777" w:rsidR="0045428D" w:rsidRPr="0022258C" w:rsidRDefault="0045428D">
      <w:pPr>
        <w:tabs>
          <w:tab w:val="left" w:pos="3119"/>
        </w:tabs>
        <w:rPr>
          <w:b/>
          <w:sz w:val="24"/>
          <w:lang w:eastAsia="zh-CN"/>
        </w:rPr>
      </w:pPr>
    </w:p>
    <w:p w14:paraId="39F1C087" w14:textId="77777777" w:rsidR="0045428D" w:rsidRPr="0022258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2258C">
        <w:rPr>
          <w:b/>
          <w:sz w:val="24"/>
        </w:rPr>
        <w:t>Abstract of document:</w:t>
      </w:r>
    </w:p>
    <w:p w14:paraId="78E70876" w14:textId="76BF1875" w:rsidR="0062729A" w:rsidRDefault="0062729A" w:rsidP="0062729A">
      <w:r w:rsidRPr="0062729A">
        <w:t>This document contains the key issues</w:t>
      </w:r>
      <w:r>
        <w:t xml:space="preserve"> (</w:t>
      </w:r>
      <w:r>
        <w:rPr>
          <w:rFonts w:eastAsia="Times New Roman"/>
        </w:rPr>
        <w:t>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rFonts w:eastAsia="Times New Roman"/>
        </w:rPr>
        <w:t>, and 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</w:t>
      </w:r>
      <w:r>
        <w:rPr>
          <w:rFonts w:eastAsia="Times New Roman"/>
        </w:rPr>
        <w:t>-UE</w:t>
      </w:r>
      <w:r w:rsidRPr="00AF02EA">
        <w:rPr>
          <w:rFonts w:eastAsia="Times New Roman"/>
        </w:rPr>
        <w:t xml:space="preserve">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lang w:val="en-US"/>
        </w:rPr>
        <w:t>)</w:t>
      </w:r>
      <w:r w:rsidRPr="0062729A">
        <w:t xml:space="preserve">, </w:t>
      </w:r>
      <w:r>
        <w:t xml:space="preserve">corresponding </w:t>
      </w:r>
      <w:r w:rsidRPr="0062729A">
        <w:t xml:space="preserve">solutions and conclusions for the </w:t>
      </w:r>
      <w:r>
        <w:t>S</w:t>
      </w:r>
      <w:r w:rsidRPr="0062729A">
        <w:t xml:space="preserve">tudy on </w:t>
      </w:r>
      <w:r w:rsidRPr="00E55308">
        <w:t>Security Aspects of Enhancement for Proximity-based Se</w:t>
      </w:r>
      <w:r w:rsidRPr="00E55308">
        <w:rPr>
          <w:rFonts w:hint="eastAsia"/>
        </w:rPr>
        <w:t>r</w:t>
      </w:r>
      <w:r w:rsidRPr="00E55308">
        <w:t>vices (</w:t>
      </w:r>
      <w:proofErr w:type="spellStart"/>
      <w:r w:rsidRPr="00E55308">
        <w:t>ProSe</w:t>
      </w:r>
      <w:proofErr w:type="spellEnd"/>
      <w:r w:rsidRPr="00E55308">
        <w:t>) in 5GS Phase 3</w:t>
      </w:r>
      <w:r w:rsidRPr="0062729A">
        <w:t xml:space="preserve">. </w:t>
      </w:r>
    </w:p>
    <w:p w14:paraId="10D41B98" w14:textId="4FFEB15C" w:rsidR="00BB105B" w:rsidRDefault="0062729A" w:rsidP="0062729A">
      <w:r w:rsidRPr="0062729A">
        <w:t xml:space="preserve">More precisely, in the case of </w:t>
      </w:r>
      <w:r>
        <w:t>multi-hop UE-to-Network Relay and multi-hop UE-to-UE relay</w:t>
      </w:r>
      <w:r w:rsidRPr="0062729A">
        <w:t>,</w:t>
      </w:r>
      <w:r>
        <w:t xml:space="preserve"> the study investigates</w:t>
      </w:r>
      <w:r w:rsidRPr="0062729A">
        <w:t xml:space="preserve"> </w:t>
      </w:r>
      <w:r>
        <w:t>the security issues (including privacy) of UE discovery and communication security setup</w:t>
      </w:r>
      <w:r w:rsidRPr="0062729A">
        <w:t xml:space="preserve">. This study provides </w:t>
      </w:r>
      <w:r>
        <w:t>security (including privacy) enhancements of multi-hop UE-to-Network Relay and multi-hop UE-to-UE relay, based on the existing security mechanisms.</w:t>
      </w:r>
      <w:r w:rsidRPr="0062729A">
        <w:t xml:space="preserve"> </w:t>
      </w:r>
    </w:p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139F137D" w:rsidR="004B66FA" w:rsidRDefault="00E8401A" w:rsidP="004B66FA">
      <w:r>
        <w:t xml:space="preserve">The TR was </w:t>
      </w:r>
      <w:r w:rsidR="004B66FA">
        <w:t>first present</w:t>
      </w:r>
      <w:r w:rsidR="00207E57">
        <w:t>ed</w:t>
      </w:r>
      <w:r w:rsidR="004B66FA">
        <w:t xml:space="preserve"> to TSG SA</w:t>
      </w:r>
      <w:r w:rsidR="00207E57">
        <w:t xml:space="preserve"> #106 for information</w:t>
      </w:r>
      <w:r w:rsidR="004B66FA">
        <w:t>.</w:t>
      </w:r>
      <w:r w:rsidR="00207E57">
        <w:t xml:space="preserve"> In the updated version, </w:t>
      </w:r>
      <w:r w:rsidR="00207E57" w:rsidRPr="00E71C6A">
        <w:t>the template and corresponding Editor’s Notes for adding new key issues</w:t>
      </w:r>
      <w:r w:rsidR="00207E57">
        <w:t xml:space="preserve"> and</w:t>
      </w:r>
      <w:r w:rsidR="00207E57" w:rsidRPr="00E71C6A">
        <w:t xml:space="preserve"> new solutions were removed, and any remaining Editor’s Notes were converted to NOTEs.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4D493" w14:textId="77777777" w:rsidR="00BB416E" w:rsidRDefault="00BB416E" w:rsidP="000D66D9">
      <w:pPr>
        <w:spacing w:after="0"/>
      </w:pPr>
      <w:r>
        <w:separator/>
      </w:r>
    </w:p>
  </w:endnote>
  <w:endnote w:type="continuationSeparator" w:id="0">
    <w:p w14:paraId="56BB03A0" w14:textId="77777777" w:rsidR="00BB416E" w:rsidRDefault="00BB416E" w:rsidP="000D6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8AD72" w14:textId="77777777" w:rsidR="00BB416E" w:rsidRDefault="00BB416E" w:rsidP="000D66D9">
      <w:pPr>
        <w:spacing w:after="0"/>
      </w:pPr>
      <w:r>
        <w:separator/>
      </w:r>
    </w:p>
  </w:footnote>
  <w:footnote w:type="continuationSeparator" w:id="0">
    <w:p w14:paraId="5796725F" w14:textId="77777777" w:rsidR="00BB416E" w:rsidRDefault="00BB416E" w:rsidP="000D6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1192696">
    <w:abstractNumId w:val="3"/>
  </w:num>
  <w:num w:numId="2" w16cid:durableId="132137790">
    <w:abstractNumId w:val="7"/>
  </w:num>
  <w:num w:numId="3" w16cid:durableId="228541998">
    <w:abstractNumId w:val="6"/>
  </w:num>
  <w:num w:numId="4" w16cid:durableId="1940747724">
    <w:abstractNumId w:val="8"/>
  </w:num>
  <w:num w:numId="5" w16cid:durableId="1279987278">
    <w:abstractNumId w:val="9"/>
  </w:num>
  <w:num w:numId="6" w16cid:durableId="2114470970">
    <w:abstractNumId w:val="5"/>
  </w:num>
  <w:num w:numId="7" w16cid:durableId="647975681">
    <w:abstractNumId w:val="4"/>
  </w:num>
  <w:num w:numId="8" w16cid:durableId="2043896890">
    <w:abstractNumId w:val="2"/>
  </w:num>
  <w:num w:numId="9" w16cid:durableId="517962106">
    <w:abstractNumId w:val="1"/>
  </w:num>
  <w:num w:numId="10" w16cid:durableId="1949579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46E38"/>
    <w:rsid w:val="0006494B"/>
    <w:rsid w:val="000711AA"/>
    <w:rsid w:val="000D16DA"/>
    <w:rsid w:val="000D5F18"/>
    <w:rsid w:val="000D66D9"/>
    <w:rsid w:val="000F63F0"/>
    <w:rsid w:val="000F7ECB"/>
    <w:rsid w:val="00102A3C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07E57"/>
    <w:rsid w:val="0022258C"/>
    <w:rsid w:val="00222D66"/>
    <w:rsid w:val="002309E7"/>
    <w:rsid w:val="002A6CA6"/>
    <w:rsid w:val="002B09A1"/>
    <w:rsid w:val="002B220E"/>
    <w:rsid w:val="002D6A80"/>
    <w:rsid w:val="00326C64"/>
    <w:rsid w:val="003275C8"/>
    <w:rsid w:val="003647FC"/>
    <w:rsid w:val="00366E2A"/>
    <w:rsid w:val="00367D74"/>
    <w:rsid w:val="003874F2"/>
    <w:rsid w:val="00397034"/>
    <w:rsid w:val="00397DDD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95265"/>
    <w:rsid w:val="005A349A"/>
    <w:rsid w:val="005B323B"/>
    <w:rsid w:val="005F10CC"/>
    <w:rsid w:val="00602253"/>
    <w:rsid w:val="00607EC1"/>
    <w:rsid w:val="00623423"/>
    <w:rsid w:val="0062729A"/>
    <w:rsid w:val="00650510"/>
    <w:rsid w:val="00665298"/>
    <w:rsid w:val="006760E3"/>
    <w:rsid w:val="006938BE"/>
    <w:rsid w:val="006B2592"/>
    <w:rsid w:val="006F5B0E"/>
    <w:rsid w:val="00710510"/>
    <w:rsid w:val="00725928"/>
    <w:rsid w:val="007A6AA5"/>
    <w:rsid w:val="007B0EA1"/>
    <w:rsid w:val="007D6195"/>
    <w:rsid w:val="007F5562"/>
    <w:rsid w:val="0080628A"/>
    <w:rsid w:val="00887F7C"/>
    <w:rsid w:val="008919D6"/>
    <w:rsid w:val="008933AD"/>
    <w:rsid w:val="0089418B"/>
    <w:rsid w:val="008B32D5"/>
    <w:rsid w:val="008D37F5"/>
    <w:rsid w:val="008F043A"/>
    <w:rsid w:val="008F0C21"/>
    <w:rsid w:val="00917F04"/>
    <w:rsid w:val="0095091C"/>
    <w:rsid w:val="00972405"/>
    <w:rsid w:val="00997AC3"/>
    <w:rsid w:val="009C3D5A"/>
    <w:rsid w:val="009D5026"/>
    <w:rsid w:val="009D61BC"/>
    <w:rsid w:val="009D7D77"/>
    <w:rsid w:val="009F2772"/>
    <w:rsid w:val="00A06FC8"/>
    <w:rsid w:val="00A15D3A"/>
    <w:rsid w:val="00A31676"/>
    <w:rsid w:val="00A50C32"/>
    <w:rsid w:val="00A55084"/>
    <w:rsid w:val="00A97CD7"/>
    <w:rsid w:val="00AB175C"/>
    <w:rsid w:val="00AF1B77"/>
    <w:rsid w:val="00AF69B8"/>
    <w:rsid w:val="00B03A93"/>
    <w:rsid w:val="00B439F6"/>
    <w:rsid w:val="00B45FB9"/>
    <w:rsid w:val="00B8637D"/>
    <w:rsid w:val="00B901F1"/>
    <w:rsid w:val="00B97929"/>
    <w:rsid w:val="00BB105B"/>
    <w:rsid w:val="00BB416E"/>
    <w:rsid w:val="00BB451F"/>
    <w:rsid w:val="00BE5651"/>
    <w:rsid w:val="00BF0958"/>
    <w:rsid w:val="00BF12C7"/>
    <w:rsid w:val="00C0309D"/>
    <w:rsid w:val="00C037B9"/>
    <w:rsid w:val="00C70A20"/>
    <w:rsid w:val="00C73D3B"/>
    <w:rsid w:val="00CA53E9"/>
    <w:rsid w:val="00CB243C"/>
    <w:rsid w:val="00CB3F4C"/>
    <w:rsid w:val="00CC358C"/>
    <w:rsid w:val="00CE4CDD"/>
    <w:rsid w:val="00CF6DE2"/>
    <w:rsid w:val="00D45010"/>
    <w:rsid w:val="00D7617F"/>
    <w:rsid w:val="00DC278D"/>
    <w:rsid w:val="00DD3EBC"/>
    <w:rsid w:val="00DD7AC2"/>
    <w:rsid w:val="00E07F3D"/>
    <w:rsid w:val="00E275D9"/>
    <w:rsid w:val="00E3354A"/>
    <w:rsid w:val="00E51E32"/>
    <w:rsid w:val="00E55308"/>
    <w:rsid w:val="00E63138"/>
    <w:rsid w:val="00E8401A"/>
    <w:rsid w:val="00EA0A0F"/>
    <w:rsid w:val="00EB746A"/>
    <w:rsid w:val="00F03B01"/>
    <w:rsid w:val="00F20EB7"/>
    <w:rsid w:val="00F219E4"/>
    <w:rsid w:val="00F65FBF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B0BA0C0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0628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Props1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2025-03-03T14:47:00Z</dcterms:created>
  <dcterms:modified xsi:type="dcterms:W3CDTF">2025-03-03T14:47:00Z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1739179229</vt:lpwstr>
  </property>
</Properties>
</file>